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05" w:rsidRDefault="000C1605"/>
    <w:p w:rsidR="000C1605" w:rsidRDefault="000C1605" w:rsidP="009C1837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    2013 –2014 EĞİTİM ÖĞRETİM YILI  </w:t>
      </w:r>
    </w:p>
    <w:p w:rsidR="000C1605" w:rsidRDefault="000C1605" w:rsidP="009C1837">
      <w:pPr>
        <w:rPr>
          <w:b/>
          <w:color w:val="0070C0"/>
        </w:rPr>
      </w:pPr>
      <w:r>
        <w:rPr>
          <w:b/>
        </w:rPr>
        <w:t xml:space="preserve">               </w:t>
      </w:r>
      <w:r>
        <w:rPr>
          <w:b/>
          <w:color w:val="0070C0"/>
        </w:rPr>
        <w:t xml:space="preserve">               HATAY / SAMANDAĞ – AKDENİZ İLKOKULU </w:t>
      </w:r>
    </w:p>
    <w:p w:rsidR="000C1605" w:rsidRPr="009C1837" w:rsidRDefault="000C1605" w:rsidP="009C1837">
      <w:pPr>
        <w:rPr>
          <w:b/>
          <w:color w:val="FFC000"/>
        </w:rPr>
      </w:pPr>
      <w:r w:rsidRPr="009C1837">
        <w:rPr>
          <w:b/>
          <w:color w:val="FFC000"/>
        </w:rPr>
        <w:t xml:space="preserve">                                  4 SINIF  FEN  VE TEKNOLOJİ   DERSİ </w:t>
      </w:r>
    </w:p>
    <w:p w:rsidR="000C1605" w:rsidRPr="009C1837" w:rsidRDefault="000C1605" w:rsidP="009C1837">
      <w:pPr>
        <w:rPr>
          <w:b/>
        </w:rPr>
      </w:pPr>
      <w:r w:rsidRPr="009C1837">
        <w:rPr>
          <w:b/>
        </w:rPr>
        <w:t xml:space="preserve">                               ÜNİTELERİN DAĞILIMI VE SÜRELERİ </w:t>
      </w:r>
    </w:p>
    <w:p w:rsidR="000C1605" w:rsidRDefault="000C1605" w:rsidP="009C1837">
      <w:pPr>
        <w:rPr>
          <w:b/>
          <w:color w:val="00B050"/>
        </w:rPr>
      </w:pPr>
    </w:p>
    <w:p w:rsidR="000C1605" w:rsidRDefault="000C1605" w:rsidP="009C1837">
      <w:pPr>
        <w:rPr>
          <w:b/>
          <w:color w:val="00B050"/>
        </w:rPr>
      </w:pPr>
    </w:p>
    <w:p w:rsidR="000C1605" w:rsidRDefault="000C1605" w:rsidP="009C1837"/>
    <w:tbl>
      <w:tblPr>
        <w:tblW w:w="9121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490"/>
        <w:gridCol w:w="4537"/>
        <w:gridCol w:w="2946"/>
        <w:gridCol w:w="1148"/>
      </w:tblGrid>
      <w:tr w:rsidR="000C1605" w:rsidRPr="00FD5CBD" w:rsidTr="009C1837">
        <w:trPr>
          <w:trHeight w:val="613"/>
        </w:trPr>
        <w:tc>
          <w:tcPr>
            <w:tcW w:w="91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A45B33" w:rsidRDefault="000C1605" w:rsidP="000B1528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A45B33">
              <w:rPr>
                <w:b/>
                <w:bCs/>
                <w:color w:val="FF0000"/>
                <w:sz w:val="32"/>
                <w:szCs w:val="32"/>
              </w:rPr>
              <w:t>4. SINIF FEN VE TEKNOLOJİ ÜNİTELERİ VE SÜRELERİ</w:t>
            </w:r>
          </w:p>
        </w:tc>
      </w:tr>
      <w:tr w:rsidR="000C1605" w:rsidRPr="00FD5CBD" w:rsidTr="009C1837">
        <w:trPr>
          <w:trHeight w:val="584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D5CBD" w:rsidRDefault="000C1605" w:rsidP="000B1528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A45B33" w:rsidRDefault="000C1605" w:rsidP="000B1528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A45B33">
              <w:rPr>
                <w:b/>
                <w:bCs/>
                <w:color w:val="FF0000"/>
                <w:sz w:val="20"/>
                <w:szCs w:val="20"/>
              </w:rPr>
              <w:t>ÜNİTELER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A45B33" w:rsidRDefault="000C1605" w:rsidP="000B15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A45B33">
              <w:rPr>
                <w:b/>
                <w:bCs/>
                <w:color w:val="FF0000"/>
                <w:sz w:val="20"/>
                <w:szCs w:val="20"/>
              </w:rPr>
              <w:t>BAŞLAMA BİTİŞ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1605" w:rsidRPr="00A45B33" w:rsidRDefault="000C1605" w:rsidP="000B15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A45B33">
              <w:rPr>
                <w:b/>
                <w:bCs/>
                <w:color w:val="FF0000"/>
                <w:sz w:val="20"/>
                <w:szCs w:val="20"/>
              </w:rPr>
              <w:t>SÜRE</w:t>
            </w:r>
            <w:r w:rsidRPr="00A45B33">
              <w:rPr>
                <w:b/>
                <w:bCs/>
                <w:color w:val="FF0000"/>
                <w:sz w:val="20"/>
                <w:szCs w:val="20"/>
              </w:rPr>
              <w:br/>
              <w:t>(Ders Saati )</w:t>
            </w:r>
          </w:p>
        </w:tc>
      </w:tr>
      <w:tr w:rsidR="000C1605" w:rsidRPr="00FD5CBD" w:rsidTr="009C1837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D5CBD" w:rsidRDefault="000C1605" w:rsidP="000B1528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</w:p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Vücudumuz Bilmecesini Çözelim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0C1605" w:rsidRPr="00FD5CBD" w:rsidRDefault="000C1605" w:rsidP="000B1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16.09.2013 – 01.11.2013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864D6" w:rsidRDefault="000C1605" w:rsidP="000B15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F864D6">
              <w:rPr>
                <w:b/>
                <w:sz w:val="20"/>
                <w:szCs w:val="20"/>
              </w:rPr>
              <w:t xml:space="preserve"> 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864D6">
              <w:rPr>
                <w:b/>
                <w:sz w:val="20"/>
                <w:szCs w:val="20"/>
              </w:rPr>
              <w:t>6 Haf</w:t>
            </w:r>
            <w:r>
              <w:rPr>
                <w:b/>
                <w:sz w:val="20"/>
                <w:szCs w:val="20"/>
              </w:rPr>
              <w:t>ta</w:t>
            </w:r>
          </w:p>
        </w:tc>
      </w:tr>
      <w:tr w:rsidR="000C1605" w:rsidRPr="00FD5CBD" w:rsidTr="009C1837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D5CBD" w:rsidRDefault="000C1605" w:rsidP="000B1528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</w:p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Maddeyi Tanıyalım</w:t>
            </w:r>
            <w:r>
              <w:rPr>
                <w:b/>
                <w:sz w:val="20"/>
                <w:szCs w:val="20"/>
              </w:rPr>
              <w:t xml:space="preserve"> </w:t>
            </w:r>
            <w:hyperlink r:id="rId4" w:history="1">
              <w:r w:rsidRPr="00B069B9">
                <w:rPr>
                  <w:rStyle w:val="Hyperlink"/>
                  <w:color w:val="000000"/>
                  <w:sz w:val="18"/>
                  <w:szCs w:val="18"/>
                </w:rPr>
                <w:t>www.sorubak.com</w:t>
              </w:r>
            </w:hyperlink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0C1605" w:rsidRPr="00FD5CBD" w:rsidRDefault="000C1605" w:rsidP="000B1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04.11.2013—03.01.2014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864D6" w:rsidRDefault="000C1605" w:rsidP="000B1528">
            <w:pPr>
              <w:jc w:val="center"/>
              <w:rPr>
                <w:b/>
                <w:sz w:val="20"/>
                <w:szCs w:val="20"/>
              </w:rPr>
            </w:pPr>
            <w:r w:rsidRPr="00F864D6">
              <w:rPr>
                <w:b/>
                <w:sz w:val="20"/>
                <w:szCs w:val="20"/>
              </w:rPr>
              <w:t>/ 9Haf</w:t>
            </w:r>
            <w:r>
              <w:rPr>
                <w:b/>
                <w:sz w:val="20"/>
                <w:szCs w:val="20"/>
              </w:rPr>
              <w:t>ta</w:t>
            </w:r>
          </w:p>
        </w:tc>
      </w:tr>
      <w:tr w:rsidR="000C1605" w:rsidRPr="00FD5CBD" w:rsidTr="009C1837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D5CBD" w:rsidRDefault="000C1605" w:rsidP="000B1528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</w:p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Kuvvet ve Hareket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0C1605" w:rsidRPr="00FD5CBD" w:rsidRDefault="000C1605" w:rsidP="000B1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06.01.2014—24.01.2014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Default="000C1605" w:rsidP="000B1528">
            <w:pPr>
              <w:jc w:val="center"/>
              <w:rPr>
                <w:b/>
                <w:sz w:val="20"/>
                <w:szCs w:val="20"/>
              </w:rPr>
            </w:pPr>
          </w:p>
          <w:p w:rsidR="000C1605" w:rsidRDefault="000C1605" w:rsidP="000B1528">
            <w:pPr>
              <w:jc w:val="center"/>
              <w:rPr>
                <w:b/>
                <w:sz w:val="20"/>
                <w:szCs w:val="20"/>
              </w:rPr>
            </w:pPr>
            <w:r w:rsidRPr="00F864D6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3</w:t>
            </w:r>
            <w:r w:rsidRPr="00F864D6">
              <w:rPr>
                <w:b/>
                <w:sz w:val="20"/>
                <w:szCs w:val="20"/>
              </w:rPr>
              <w:t xml:space="preserve"> Haf</w:t>
            </w:r>
            <w:r>
              <w:rPr>
                <w:b/>
                <w:sz w:val="20"/>
                <w:szCs w:val="20"/>
              </w:rPr>
              <w:t>ta</w:t>
            </w:r>
          </w:p>
          <w:p w:rsidR="000C1605" w:rsidRPr="00A45B33" w:rsidRDefault="000C1605" w:rsidP="000B1528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45B33">
              <w:rPr>
                <w:b/>
                <w:color w:val="FF0000"/>
                <w:sz w:val="20"/>
                <w:szCs w:val="20"/>
              </w:rPr>
              <w:t>YARIYIL   TATİLİ</w:t>
            </w:r>
          </w:p>
        </w:tc>
      </w:tr>
      <w:tr w:rsidR="000C1605" w:rsidRPr="00FD5CBD" w:rsidTr="009C1837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D5CBD" w:rsidRDefault="000C1605" w:rsidP="000B1528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</w:p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Işık ve Ses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0C1605" w:rsidRPr="00FD5CBD" w:rsidRDefault="000C1605" w:rsidP="000B1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10.02.2014 – 14.03.2014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864D6" w:rsidRDefault="000C1605" w:rsidP="000B1528">
            <w:pPr>
              <w:jc w:val="center"/>
              <w:rPr>
                <w:b/>
                <w:sz w:val="20"/>
                <w:szCs w:val="20"/>
              </w:rPr>
            </w:pPr>
            <w:r w:rsidRPr="00F864D6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5 Hafta</w:t>
            </w:r>
          </w:p>
        </w:tc>
      </w:tr>
      <w:tr w:rsidR="000C1605" w:rsidRPr="00FD5CBD" w:rsidTr="009C1837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D5CBD" w:rsidRDefault="000C1605" w:rsidP="000B1528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</w:p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Gezegenimiz Dünya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0C1605" w:rsidRPr="00FD5CBD" w:rsidRDefault="000C1605" w:rsidP="000B1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17.03.2014—11.04.2014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864D6" w:rsidRDefault="000C1605" w:rsidP="000B15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4Hafta</w:t>
            </w:r>
          </w:p>
        </w:tc>
      </w:tr>
      <w:tr w:rsidR="000C1605" w:rsidRPr="00FD5CBD" w:rsidTr="009C1837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D5CBD" w:rsidRDefault="000C1605" w:rsidP="000B152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B510A3">
              <w:rPr>
                <w:b/>
                <w:bCs/>
                <w:sz w:val="8"/>
                <w:szCs w:val="8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D5CBD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</w:p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Canlıların  Dünyasını  Gezelim, Tanıyalım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0C1605" w:rsidRPr="00FD5CBD" w:rsidRDefault="000C1605" w:rsidP="000B1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14.04.2014—16.05.2014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864D6" w:rsidRDefault="000C1605" w:rsidP="000B15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5 Hafta</w:t>
            </w:r>
          </w:p>
        </w:tc>
      </w:tr>
      <w:tr w:rsidR="000C1605" w:rsidRPr="00FD5CBD" w:rsidTr="009C1837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D5CBD" w:rsidRDefault="000C1605" w:rsidP="000B1528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</w:p>
          <w:p w:rsidR="000C1605" w:rsidRPr="00A45B33" w:rsidRDefault="000C1605" w:rsidP="000B1528">
            <w:pPr>
              <w:rPr>
                <w:b/>
                <w:sz w:val="20"/>
                <w:szCs w:val="20"/>
              </w:rPr>
            </w:pPr>
            <w:r w:rsidRPr="00A45B33">
              <w:rPr>
                <w:b/>
                <w:sz w:val="20"/>
                <w:szCs w:val="20"/>
              </w:rPr>
              <w:t>Yaşamımızdaki Elektrik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0C1605" w:rsidRPr="00FD5CBD" w:rsidRDefault="000C1605" w:rsidP="000B1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21.05.2014--- 13.06.2014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864D6" w:rsidRDefault="000C1605" w:rsidP="000B15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/ 4 Hafta</w:t>
            </w:r>
          </w:p>
        </w:tc>
      </w:tr>
      <w:tr w:rsidR="000C1605" w:rsidRPr="00FD5CBD" w:rsidTr="009C1837">
        <w:trPr>
          <w:trHeight w:val="391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D5CBD" w:rsidRDefault="000C1605" w:rsidP="000B1528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D5CBD" w:rsidRDefault="000C1605" w:rsidP="000B1528">
            <w:pPr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2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C32604" w:rsidRDefault="000C1605" w:rsidP="000B152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0C1605" w:rsidRPr="00F864D6" w:rsidRDefault="000C1605" w:rsidP="000B15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  HAFTA</w:t>
            </w:r>
          </w:p>
        </w:tc>
      </w:tr>
    </w:tbl>
    <w:p w:rsidR="000C1605" w:rsidRDefault="000C1605" w:rsidP="009C1837"/>
    <w:p w:rsidR="000C1605" w:rsidRDefault="000C1605"/>
    <w:p w:rsidR="000C1605" w:rsidRPr="009C1837" w:rsidRDefault="000C1605">
      <w:pPr>
        <w:rPr>
          <w:color w:val="C00000"/>
        </w:rPr>
      </w:pPr>
      <w:r w:rsidRPr="009C1837">
        <w:rPr>
          <w:color w:val="C00000"/>
        </w:rPr>
        <w:t xml:space="preserve">ZİYA  FIRINCIOĞULLARI </w:t>
      </w:r>
      <w:r w:rsidRPr="009C1837">
        <w:rPr>
          <w:color w:val="C00000"/>
        </w:rPr>
        <w:tab/>
      </w:r>
      <w:r w:rsidRPr="009C1837">
        <w:rPr>
          <w:color w:val="C00000"/>
        </w:rPr>
        <w:tab/>
        <w:t>SEDAT  DOĞAN</w:t>
      </w:r>
    </w:p>
    <w:p w:rsidR="000C1605" w:rsidRDefault="000C1605">
      <w:pPr>
        <w:rPr>
          <w:color w:val="C00000"/>
        </w:rPr>
      </w:pPr>
      <w:r w:rsidRPr="009C1837">
        <w:rPr>
          <w:color w:val="C00000"/>
        </w:rPr>
        <w:t>SINIF  ÖĞRETMENİ</w:t>
      </w:r>
      <w:r w:rsidRPr="009C1837">
        <w:rPr>
          <w:color w:val="C00000"/>
        </w:rPr>
        <w:tab/>
      </w:r>
      <w:r w:rsidRPr="009C1837">
        <w:rPr>
          <w:color w:val="C00000"/>
        </w:rPr>
        <w:tab/>
      </w:r>
      <w:r w:rsidRPr="009C1837">
        <w:rPr>
          <w:color w:val="C00000"/>
        </w:rPr>
        <w:tab/>
        <w:t>OKUL  MÜDÜRÜ</w:t>
      </w:r>
    </w:p>
    <w:p w:rsidR="000C1605" w:rsidRPr="002A4C99" w:rsidRDefault="000C1605" w:rsidP="002A4C99"/>
    <w:bookmarkStart w:id="0" w:name="_GoBack"/>
    <w:bookmarkEnd w:id="0"/>
    <w:p w:rsidR="000C1605" w:rsidRPr="002A4C99" w:rsidRDefault="000C1605" w:rsidP="002A4C99">
      <w:pPr>
        <w:tabs>
          <w:tab w:val="left" w:pos="1507"/>
        </w:tabs>
      </w:pPr>
      <w:r w:rsidRPr="00B069B9">
        <w:rPr>
          <w:color w:val="000000"/>
          <w:sz w:val="18"/>
          <w:szCs w:val="18"/>
        </w:rPr>
        <w:fldChar w:fldCharType="begin"/>
      </w:r>
      <w:r w:rsidRPr="00B069B9">
        <w:rPr>
          <w:color w:val="000000"/>
          <w:sz w:val="18"/>
          <w:szCs w:val="18"/>
        </w:rPr>
        <w:instrText xml:space="preserve"> HYPERLINK "http://www.sorubak.com" </w:instrText>
      </w:r>
      <w:r w:rsidRPr="00B069B9">
        <w:rPr>
          <w:color w:val="000000"/>
          <w:sz w:val="18"/>
          <w:szCs w:val="18"/>
        </w:rPr>
      </w:r>
      <w:r w:rsidRPr="00B069B9">
        <w:rPr>
          <w:color w:val="000000"/>
          <w:sz w:val="18"/>
          <w:szCs w:val="18"/>
        </w:rPr>
        <w:fldChar w:fldCharType="separate"/>
      </w:r>
      <w:r w:rsidRPr="00B069B9">
        <w:rPr>
          <w:rStyle w:val="Hyperlink"/>
          <w:color w:val="000000"/>
          <w:sz w:val="18"/>
          <w:szCs w:val="18"/>
        </w:rPr>
        <w:t>www.sorubak.com</w:t>
      </w:r>
      <w:r w:rsidRPr="00B069B9">
        <w:rPr>
          <w:color w:val="000000"/>
          <w:sz w:val="18"/>
          <w:szCs w:val="18"/>
        </w:rPr>
        <w:fldChar w:fldCharType="end"/>
      </w:r>
    </w:p>
    <w:sectPr w:rsidR="000C1605" w:rsidRPr="002A4C99" w:rsidSect="009C1837">
      <w:pgSz w:w="11906" w:h="16838"/>
      <w:pgMar w:top="1417" w:right="1417" w:bottom="1417" w:left="1417" w:header="708" w:footer="708" w:gutter="0"/>
      <w:pgBorders w:offsetFrom="page">
        <w:top w:val="mapleMuffins" w:sz="28" w:space="24" w:color="auto"/>
        <w:left w:val="mapleMuffins" w:sz="28" w:space="24" w:color="auto"/>
        <w:bottom w:val="mapleMuffins" w:sz="28" w:space="24" w:color="auto"/>
        <w:right w:val="mapleMuffins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AFA"/>
    <w:rsid w:val="000B1528"/>
    <w:rsid w:val="000C1605"/>
    <w:rsid w:val="000F2F87"/>
    <w:rsid w:val="002A4C99"/>
    <w:rsid w:val="0046593A"/>
    <w:rsid w:val="006E4151"/>
    <w:rsid w:val="0081006B"/>
    <w:rsid w:val="00871645"/>
    <w:rsid w:val="009617C9"/>
    <w:rsid w:val="009C1837"/>
    <w:rsid w:val="009E5062"/>
    <w:rsid w:val="00A45B33"/>
    <w:rsid w:val="00B069B9"/>
    <w:rsid w:val="00B510A3"/>
    <w:rsid w:val="00C32604"/>
    <w:rsid w:val="00D25120"/>
    <w:rsid w:val="00E1269E"/>
    <w:rsid w:val="00F864D6"/>
    <w:rsid w:val="00FA1AFA"/>
    <w:rsid w:val="00FD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AF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A4C9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58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153</Words>
  <Characters>873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ziya68</dc:creator>
  <cp:keywords>www.sorubak.com</cp:keywords>
  <dc:description>www.sorubak.com</dc:description>
  <cp:lastModifiedBy>Dogan</cp:lastModifiedBy>
  <cp:revision>10</cp:revision>
  <dcterms:created xsi:type="dcterms:W3CDTF">2011-07-22T18:43:00Z</dcterms:created>
  <dcterms:modified xsi:type="dcterms:W3CDTF">2013-09-15T20:17:00Z</dcterms:modified>
  <cp:category>www.sorubak.com</cp:category>
</cp:coreProperties>
</file>